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AÖ033260401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Interim Abzw. Leibniz Gymnasium - Landschaftsbauarbeiten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